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875AFF" w:rsidTr="00875AFF" w14:paraId="57EB898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AFF" w:rsidRDefault="00875AFF" w14:paraId="29666CFF" w14:textId="2EF510D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AFF" w:rsidRDefault="00875AFF" w14:paraId="59702D7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875AFF" w:rsidRDefault="00875AFF" w14:paraId="3F8CAB8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875AFF" w:rsidRDefault="00875AFF" w14:paraId="129D6BE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875AFF" w:rsidRDefault="00875AFF" w14:paraId="3C42560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875AFF" w:rsidP="00875AFF" w:rsidRDefault="00875AFF" w14:paraId="020826B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875AFF" w:rsidP="00875AFF" w:rsidRDefault="00875AFF" w14:paraId="0DC0E03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875AFF" w:rsidP="00875AFF" w:rsidRDefault="00875AFF" w14:paraId="3B66734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St-2447/2019</w:t>
      </w:r>
    </w:p>
    <w:p w:rsidR="00875AFF" w:rsidP="00875AFF" w:rsidRDefault="00875AFF" w14:paraId="646043DA" w14:textId="77777777">
      <w:pPr>
        <w:tabs>
          <w:tab w:val="left" w:pos="709"/>
        </w:tabs>
      </w:pPr>
      <w:r>
        <w:t xml:space="preserve"> </w:t>
      </w:r>
    </w:p>
    <w:p w:rsidR="00875AFF" w:rsidP="00875AFF" w:rsidRDefault="00875AFF" w14:paraId="5C17E7B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875AFF" w:rsidP="00875AFF" w:rsidRDefault="00875AFF" w14:paraId="1C2182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875AFF" w:rsidP="00875AFF" w:rsidRDefault="00875AFF" w14:paraId="4CA27BE2" w14:textId="77777777">
      <w:pPr>
        <w:tabs>
          <w:tab w:val="left" w:pos="709"/>
        </w:tabs>
      </w:pPr>
    </w:p>
    <w:p w:rsidR="00875AFF" w:rsidP="00875AFF" w:rsidRDefault="00875AFF" w14:paraId="10776F6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875AFF" w:rsidP="00875AFF" w:rsidRDefault="00875AFF" w14:paraId="50F9CE9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875AFF" w:rsidP="00875AFF" w:rsidRDefault="00875AFF" w14:paraId="1A780ABE" w14:textId="77777777">
      <w:pPr>
        <w:tabs>
          <w:tab w:val="left" w:pos="709"/>
        </w:tabs>
      </w:pPr>
    </w:p>
    <w:p w:rsidR="00875AFF" w:rsidP="00875AFF" w:rsidRDefault="00875AFF" w14:paraId="0A40ED3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875AFF" w:rsidP="00875AFF" w:rsidRDefault="00875AFF" w14:paraId="77D9612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875AFF" w:rsidP="00875AFF" w:rsidRDefault="00875AFF" w14:paraId="6970C68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875AFF" w:rsidP="00875AFF" w:rsidRDefault="00875AFF" w14:paraId="267DB75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875AFF" w:rsidP="00875AFF" w:rsidRDefault="00875AFF" w14:paraId="3FEE325B" w14:textId="77777777">
      <w:pPr>
        <w:tabs>
          <w:tab w:val="left" w:pos="709"/>
        </w:tabs>
      </w:pPr>
    </w:p>
    <w:p w:rsidR="00875AFF" w:rsidP="00875AFF" w:rsidRDefault="00875AFF" w14:paraId="300EB30A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875AFF" w:rsidP="00875AFF" w:rsidRDefault="00875AFF" w14:paraId="3EF74247" w14:textId="77777777">
      <w:pPr>
        <w:tabs>
          <w:tab w:val="left" w:pos="709"/>
        </w:tabs>
        <w:jc w:val="both"/>
      </w:pPr>
    </w:p>
    <w:p w:rsidR="00875AFF" w:rsidP="00875AFF" w:rsidRDefault="00875AFF" w14:paraId="2EB667C0" w14:textId="77777777">
      <w:pPr>
        <w:tabs>
          <w:tab w:val="left" w:pos="709"/>
        </w:tabs>
      </w:pPr>
      <w:r>
        <w:t xml:space="preserve"> </w:t>
      </w:r>
      <w:r>
        <w:tab/>
        <w:t>17. St-2447/2019</w:t>
      </w:r>
    </w:p>
    <w:p w:rsidR="00875AFF" w:rsidP="00875AFF" w:rsidRDefault="00875AFF" w14:paraId="26B6EEF1" w14:textId="77777777">
      <w:pPr>
        <w:tabs>
          <w:tab w:val="left" w:pos="709"/>
        </w:tabs>
      </w:pPr>
    </w:p>
    <w:p w:rsidR="00875AFF" w:rsidP="00875AFF" w:rsidRDefault="00875AFF" w14:paraId="52F9643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875AFF" w:rsidP="00875AFF" w:rsidRDefault="00875AFF" w14:paraId="4487B6C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875AFF" w:rsidP="00875AFF" w:rsidRDefault="00875AFF" w14:paraId="257BCDB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875AFF" w:rsidP="00875AFF" w:rsidRDefault="00875AFF" w14:paraId="199045D2" w14:textId="77777777">
      <w:pPr>
        <w:tabs>
          <w:tab w:val="left" w:pos="709"/>
        </w:tabs>
        <w:jc w:val="both"/>
      </w:pPr>
    </w:p>
    <w:p w:rsidR="00875AFF" w:rsidP="00875AFF" w:rsidRDefault="00875AFF" w14:paraId="4ED33652" w14:textId="77777777">
      <w:pPr>
        <w:tabs>
          <w:tab w:val="left" w:pos="709"/>
        </w:tabs>
        <w:jc w:val="both"/>
      </w:pPr>
      <w:r>
        <w:t xml:space="preserve">protiv </w:t>
      </w:r>
    </w:p>
    <w:p w:rsidR="00875AFF" w:rsidP="00875AFF" w:rsidRDefault="00875AFF" w14:paraId="17D7C80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75AFF" w:rsidP="00875AFF" w:rsidRDefault="00875AFF" w14:paraId="4C20642B" w14:textId="77777777">
      <w:pPr>
        <w:tabs>
          <w:tab w:val="left" w:pos="709"/>
        </w:tabs>
        <w:ind w:left="708"/>
        <w:jc w:val="both"/>
      </w:pPr>
      <w:r>
        <w:tab/>
        <w:t>ADRIATIC TRANSFER SERVICES j.d.o.o. za usluge, Zagreb, Ulica kneza Ljudevita Posavskog 18, OIB: 69642183584</w:t>
      </w:r>
    </w:p>
    <w:p w:rsidR="00875AFF" w:rsidP="00875AFF" w:rsidRDefault="00875AFF" w14:paraId="11AF99FE" w14:textId="77777777">
      <w:pPr>
        <w:tabs>
          <w:tab w:val="left" w:pos="709"/>
        </w:tabs>
        <w:ind w:left="708"/>
        <w:jc w:val="both"/>
      </w:pPr>
    </w:p>
    <w:p w:rsidR="00875AFF" w:rsidP="00875AFF" w:rsidRDefault="00875AFF" w14:paraId="18B36CF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875AFF" w:rsidP="00875AFF" w:rsidRDefault="00875AFF" w14:paraId="3668AC81" w14:textId="77777777">
      <w:pPr>
        <w:tabs>
          <w:tab w:val="left" w:pos="709"/>
        </w:tabs>
        <w:jc w:val="both"/>
      </w:pPr>
    </w:p>
    <w:p w:rsidR="00875AFF" w:rsidP="00875AFF" w:rsidRDefault="00875AFF" w14:paraId="68AEAA1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875AFF" w:rsidP="00875AFF" w:rsidRDefault="00875AFF" w14:paraId="0FC08E1A" w14:textId="77777777">
      <w:pPr>
        <w:tabs>
          <w:tab w:val="left" w:pos="709"/>
        </w:tabs>
      </w:pPr>
    </w:p>
    <w:p w:rsidR="00875AFF" w:rsidP="00875AFF" w:rsidRDefault="00875AFF" w14:paraId="691829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875AFF" w:rsidP="00875AFF" w:rsidRDefault="00875AFF" w14:paraId="5EECAF7E" w14:textId="77777777">
      <w:pPr>
        <w:tabs>
          <w:tab w:val="left" w:pos="709"/>
        </w:tabs>
      </w:pPr>
    </w:p>
    <w:p w:rsidR="00875AFF" w:rsidP="00875AFF" w:rsidRDefault="00875AFF" w14:paraId="39155CB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875AFF" w:rsidP="00875AFF" w:rsidRDefault="00875AFF" w14:paraId="0392166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75AFF" w:rsidP="00875AFF" w:rsidRDefault="00875AFF" w14:paraId="1671F297" w14:textId="77777777">
      <w:pPr>
        <w:tabs>
          <w:tab w:val="left" w:pos="709"/>
        </w:tabs>
      </w:pPr>
    </w:p>
    <w:p w:rsidR="00942A2A" w:rsidP="003D06B2" w:rsidRDefault="00942A2A" w14:paraId="07E71657" w14:textId="07E7165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5AFF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75A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5AF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5AF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5AF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5AF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75AF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AF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75AF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5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AF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AF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AF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AF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5AF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5A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5AF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956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St-2447/2019</izvorni_sadrzaj>
    <derivirana_varijabla naziv="DomainObject.Predmet.OznakaBroj_1">St-2447/2019</derivirana_varijabla>
  </DomainObject.Predmet.OznakaBroj>
  <DomainObject.Predmet.OznakaBrojOptuznogAkta>
    <izvorni_sadrzaj>04-06-19-4216</izvorni_sadrzaj>
    <derivirana_varijabla naziv="DomainObject.Predmet.OznakaBrojOptuznogAkta_1">04-06-19-4216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TRANSFER SERVICES j.d.o.o. za usluge</izvorni_sadrzaj>
    <derivirana_varijabla naziv="DomainObject.Predmet.ProtustrankaFormated_1">  ADRIATIC TRANSFER SERVICES j.d.o.o. za usluge</derivirana_varijabla>
  </DomainObject.Predmet.ProtustrankaFormated>
  <DomainObject.Predmet.ProtustrankaFormatedOIB>
    <izvorni_sadrzaj>  ADRIATIC TRANSFER SERVICES j.d.o.o. za usluge, OIB 69642183584</izvorni_sadrzaj>
    <derivirana_varijabla naziv="DomainObject.Predmet.ProtustrankaFormatedOIB_1">  ADRIATIC TRANSFER SERVICES j.d.o.o. za usluge, OIB 69642183584</derivirana_varijabla>
  </DomainObject.Predmet.ProtustrankaFormatedOIB>
  <DomainObject.Predmet.ProtustrankaFormatedWithAdress>
    <izvorni_sadrzaj> ADRIATIC TRANSFER SERVICES j.d.o.o. za usluge, Ulica Kneza Ljudevita Posavskog 18, 10000 Zagreb</izvorni_sadrzaj>
    <derivirana_varijabla naziv="DomainObject.Predmet.ProtustrankaFormatedWithAdress_1"> ADRIATIC TRANSFER SERVICES j.d.o.o. za usluge, Ulica Kneza Ljudevita Posavskog 18, 10000 Zagreb</derivirana_varijabla>
  </DomainObject.Predmet.ProtustrankaFormatedWithAdress>
  <DomainObject.Predmet.ProtustrankaFormatedWithAdressOIB>
    <izvorni_sadrzaj> ADRIATIC TRANSFER SERVICES j.d.o.o. za usluge, OIB 69642183584, Ulica Kneza Ljudevita Posavskog 18, 10000 Zagreb</izvorni_sadrzaj>
    <derivirana_varijabla naziv="DomainObject.Predmet.ProtustrankaFormatedWithAdressOIB_1"> ADRIATIC TRANSFER SERVICES j.d.o.o. za usluge, OIB 69642183584, Ulica Kneza Ljudevita Posavskog 18, 10000 Zagreb</derivirana_varijabla>
  </DomainObject.Predmet.ProtustrankaFormatedWithAdressOIB>
  <DomainObject.Predmet.ProtustrankaWithAdress>
    <izvorni_sadrzaj>ADRIATIC TRANSFER SERVICES j.d.o.o. za usluge Ulica Kneza Ljudevita Posavskog 18, 10000 Zagreb</izvorni_sadrzaj>
    <derivirana_varijabla naziv="DomainObject.Predmet.ProtustrankaWithAdress_1">ADRIATIC TRANSFER SERVICES j.d.o.o. za usluge Ulica Kneza Ljudevita Posavskog 18, 10000 Zagreb</derivirana_varijabla>
  </DomainObject.Predmet.ProtustrankaWithAdress>
  <DomainObject.Predmet.ProtustrankaWithAdressOIB>
    <izvorni_sadrzaj>ADRIATIC TRANSFER SERVICES j.d.o.o. za usluge, OIB 69642183584, Ulica Kneza Ljudevita Posavskog 18, 10000 Zagreb</izvorni_sadrzaj>
    <derivirana_varijabla naziv="DomainObject.Predmet.ProtustrankaWithAdressOIB_1">ADRIATIC TRANSFER SERVICES j.d.o.o. za usluge, OIB 69642183584, Ulica Kneza Ljudevita Posavskog 18, 10000 Zagreb</derivirana_varijabla>
  </DomainObject.Predmet.ProtustrankaWithAdressOIB>
  <DomainObject.Predmet.ProtustrankaNazivFormated>
    <izvorni_sadrzaj>ADRIATIC TRANSFER SERVICES j.d.o.o. za usluge</izvorni_sadrzaj>
    <derivirana_varijabla naziv="DomainObject.Predmet.ProtustrankaNazivFormated_1">ADRIATIC TRANSFER SERVICES j.d.o.o. za usluge</derivirana_varijabla>
  </DomainObject.Predmet.ProtustrankaNazivFormated>
  <DomainObject.Predmet.ProtustrankaNazivFormatedOIB>
    <izvorni_sadrzaj>ADRIATIC TRANSFER SERVICES j.d.o.o. za usluge, OIB 69642183584</izvorni_sadrzaj>
    <derivirana_varijabla naziv="DomainObject.Predmet.ProtustrankaNazivFormatedOIB_1">ADRIATIC TRANSFER SERVICES j.d.o.o. za usluge, OIB 69642183584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TRANSFER SERVICES j.d.o.o. za usluge</item>
    </izvorni_sadrzaj>
    <derivirana_varijabla naziv="DomainObject.Predmet.ProtuStrankaListFormated_1">
      <item>ADRIATIC TRANSFER SERVICES j.d.o.o. za usluge</item>
    </derivirana_varijabla>
  </DomainObject.Predmet.ProtuStrankaListFormated>
  <DomainObject.Predmet.ProtuStrankaListFormatedOIB>
    <izvorni_sadrzaj>
      <item>ADRIATIC TRANSFER SERVICES j.d.o.o. za usluge, OIB 69642183584</item>
    </izvorni_sadrzaj>
    <derivirana_varijabla naziv="DomainObject.Predmet.ProtuStrankaListFormatedOIB_1">
      <item>ADRIATIC TRANSFER SERVICES j.d.o.o. za usluge, OIB 69642183584</item>
    </derivirana_varijabla>
  </DomainObject.Predmet.ProtuStrankaListFormatedOIB>
  <DomainObject.Predmet.ProtuStrankaListFormatedWithAdress>
    <izvorni_sadrzaj>
      <item>ADRIATIC TRANSFER SERVICES j.d.o.o. za usluge, Ulica Kneza Ljudevita Posavskog 18, 10000 Zagreb</item>
    </izvorni_sadrzaj>
    <derivirana_varijabla naziv="DomainObject.Predmet.ProtuStrankaListFormatedWithAdress_1">
      <item>ADRIATIC TRANSFER SERVICES j.d.o.o. za usluge, Ulica Kneza Ljudevita Posavskog 18, 10000 Zagreb</item>
    </derivirana_varijabla>
  </DomainObject.Predmet.ProtuStrankaListFormatedWithAdress>
  <DomainObject.Predmet.ProtuStrankaListFormatedWithAdressOIB>
    <izvorni_sadrzaj>
      <item>ADRIATIC TRANSFER SERVICES j.d.o.o. za usluge, OIB 69642183584, Ulica Kneza Ljudevita Posavskog 18, 10000 Zagreb</item>
    </izvorni_sadrzaj>
    <derivirana_varijabla naziv="DomainObject.Predmet.ProtuStrankaListFormatedWithAdressOIB_1">
      <item>ADRIATIC TRANSFER SERVICES j.d.o.o. za usluge, OIB 69642183584, Ulica Kneza Ljudevita Posavskog 18, 10000 Zagreb</item>
    </derivirana_varijabla>
  </DomainObject.Predmet.ProtuStrankaListFormatedWithAdressOIB>
  <DomainObject.Predmet.ProtuStrankaListNazivFormated>
    <izvorni_sadrzaj>
      <item>ADRIATIC TRANSFER SERVICES j.d.o.o. za usluge</item>
    </izvorni_sadrzaj>
    <derivirana_varijabla naziv="DomainObject.Predmet.ProtuStrankaListNazivFormated_1">
      <item>ADRIATIC TRANSFER SERVICES j.d.o.o. za usluge</item>
    </derivirana_varijabla>
  </DomainObject.Predmet.ProtuStrankaListNazivFormated>
  <DomainObject.Predmet.ProtuStrankaListNazivFormatedOIB>
    <izvorni_sadrzaj>
      <item>ADRIATIC TRANSFER SERVICES j.d.o.o. za usluge, OIB 69642183584</item>
    </izvorni_sadrzaj>
    <derivirana_varijabla naziv="DomainObject.Predmet.ProtuStrankaListNazivFormatedOIB_1">
      <item>ADRIATIC TRANSFER SERVICES j.d.o.o. za usluge, OIB 69642183584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TRANSFER SERVICES j.d.o.o. za usluge</izvorni_sadrzaj>
    <derivirana_varijabla naziv="DomainObject.Predmet.ProtustrankaIDrugi_1">ADRIATIC TRANSFER SERVICES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ADRIATIC TRANSFER SERVICES j.d.o.o. za usluge, OIB 69642183584, Ulica Kneza Ljudevita Posavskog 18, 10000 Zagreb</izvorni_sadrzaj>
    <derivirana_varijabla naziv="DomainObject.Predmet.ProtustrankaIDrugiAdressOIB_1">ADRIATIC TRANSFER SERVICES j.d.o.o. za usluge, OIB 69642183584, Ulica Kneza Ljudevita Posavskog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TRANSFER SERVICES j.d.o.o. za usluge</item>
      <item>Financijska agencija</item>
    </izvorni_sadrzaj>
    <derivirana_varijabla naziv="DomainObject.Predmet.SudioniciListNaziv_1">
      <item>ADRIATIC TRANSFER SERVICES j.d.o.o. za usluge</item>
      <item>Financijska agencija</item>
    </derivirana_varijabla>
  </DomainObject.Predmet.SudioniciListNaziv>
  <DomainObject.Predmet.SudioniciListAdressOIB>
    <izvorni_sadrzaj>
      <item>ADRIATIC TRANSFER SERVICES j.d.o.o. za usluge, OIB 69642183584, Ulica Kneza Ljudevita Posavskog 18,10000 Zagreb</item>
      <item>Financijska agencija, OIB 85821130368, TRG SVIBANJSKIH ŽRTAVA 1995. 1,10000 Zagreb</item>
    </izvorni_sadrzaj>
    <derivirana_varijabla naziv="DomainObject.Predmet.SudioniciListAdressOIB_1">
      <item>ADRIATIC TRANSFER SERVICES j.d.o.o. za usluge, OIB 69642183584, Ulica Kneza Ljudevita Posavskog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69642183584</item>
      <item>, OIB 85821130368</item>
    </izvorni_sadrzaj>
    <derivirana_varijabla naziv="DomainObject.Predmet.SudioniciListNazivOIB_1">
      <item>, OIB 69642183584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